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4F11" w14:textId="418776AC" w:rsidR="00BA00AB" w:rsidRDefault="001D13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GRIMSTON</w:t>
      </w:r>
      <w:r>
        <w:rPr>
          <w:rFonts w:cs="Times New Roman"/>
          <w:szCs w:val="24"/>
        </w:rPr>
        <w:t xml:space="preserve">       (1420 -    )</w:t>
      </w:r>
    </w:p>
    <w:p w14:paraId="3027CCAF" w14:textId="77777777" w:rsidR="001D1337" w:rsidRDefault="001D1337" w:rsidP="009139A6">
      <w:pPr>
        <w:pStyle w:val="NoSpacing"/>
        <w:rPr>
          <w:rFonts w:cs="Times New Roman"/>
          <w:szCs w:val="24"/>
        </w:rPr>
      </w:pPr>
    </w:p>
    <w:p w14:paraId="27B4416F" w14:textId="77777777" w:rsidR="001D1337" w:rsidRDefault="001D1337" w:rsidP="009139A6">
      <w:pPr>
        <w:pStyle w:val="NoSpacing"/>
        <w:rPr>
          <w:rFonts w:cs="Times New Roman"/>
          <w:szCs w:val="24"/>
        </w:rPr>
      </w:pPr>
    </w:p>
    <w:p w14:paraId="13877684" w14:textId="3051017E" w:rsidR="001D1337" w:rsidRDefault="001D13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Thomas Grimston.</w:t>
      </w:r>
    </w:p>
    <w:p w14:paraId="3BB9FC8B" w14:textId="69494174" w:rsidR="001D1337" w:rsidRDefault="001D13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33482623" w14:textId="33E8D1B4" w:rsidR="001D1337" w:rsidRDefault="001D13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Edward(q.v.)   (ibid.)</w:t>
      </w:r>
    </w:p>
    <w:p w14:paraId="70CDF915" w14:textId="77777777" w:rsidR="001D1337" w:rsidRDefault="001D1337" w:rsidP="009139A6">
      <w:pPr>
        <w:pStyle w:val="NoSpacing"/>
        <w:rPr>
          <w:rFonts w:cs="Times New Roman"/>
          <w:szCs w:val="24"/>
        </w:rPr>
      </w:pPr>
    </w:p>
    <w:p w14:paraId="3E2CD9AD" w14:textId="77777777" w:rsidR="001D1337" w:rsidRDefault="001D1337" w:rsidP="009139A6">
      <w:pPr>
        <w:pStyle w:val="NoSpacing"/>
        <w:rPr>
          <w:rFonts w:cs="Times New Roman"/>
          <w:szCs w:val="24"/>
        </w:rPr>
      </w:pPr>
    </w:p>
    <w:p w14:paraId="0E5A1D1F" w14:textId="1B50E230" w:rsidR="001D1337" w:rsidRDefault="001D13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Born in Grimston, North Riding of Yorkshire.   (ibid.)</w:t>
      </w:r>
    </w:p>
    <w:p w14:paraId="2CF9248B" w14:textId="77777777" w:rsidR="001D1337" w:rsidRDefault="001D1337" w:rsidP="009139A6">
      <w:pPr>
        <w:pStyle w:val="NoSpacing"/>
        <w:rPr>
          <w:rFonts w:cs="Times New Roman"/>
          <w:szCs w:val="24"/>
        </w:rPr>
      </w:pPr>
    </w:p>
    <w:p w14:paraId="0EC60CAA" w14:textId="77777777" w:rsidR="001D1337" w:rsidRDefault="001D1337" w:rsidP="009139A6">
      <w:pPr>
        <w:pStyle w:val="NoSpacing"/>
        <w:rPr>
          <w:rFonts w:cs="Times New Roman"/>
          <w:szCs w:val="24"/>
        </w:rPr>
      </w:pPr>
    </w:p>
    <w:p w14:paraId="653D28A4" w14:textId="7106AF92" w:rsidR="001D1337" w:rsidRPr="001D1337" w:rsidRDefault="001D13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October 2023</w:t>
      </w:r>
    </w:p>
    <w:sectPr w:rsidR="001D1337" w:rsidRPr="001D13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7EAE" w14:textId="77777777" w:rsidR="001D1337" w:rsidRDefault="001D1337" w:rsidP="009139A6">
      <w:r>
        <w:separator/>
      </w:r>
    </w:p>
  </w:endnote>
  <w:endnote w:type="continuationSeparator" w:id="0">
    <w:p w14:paraId="17A83C74" w14:textId="77777777" w:rsidR="001D1337" w:rsidRDefault="001D13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E7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19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60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F060F" w14:textId="77777777" w:rsidR="001D1337" w:rsidRDefault="001D1337" w:rsidP="009139A6">
      <w:r>
        <w:separator/>
      </w:r>
    </w:p>
  </w:footnote>
  <w:footnote w:type="continuationSeparator" w:id="0">
    <w:p w14:paraId="6EBC7EAD" w14:textId="77777777" w:rsidR="001D1337" w:rsidRDefault="001D13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A9C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923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69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337"/>
    <w:rsid w:val="000666E0"/>
    <w:rsid w:val="001D133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6FC21"/>
  <w15:chartTrackingRefBased/>
  <w15:docId w15:val="{C8178501-32F3-4024-986C-3CA6997F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2023-10-17T16:02:00Z</dcterms:created>
  <dcterms:modified xsi:type="dcterms:W3CDTF">2023-10-17T16:06:00Z</dcterms:modified>
</cp:coreProperties>
</file>